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3E18F" w14:textId="35026B4E" w:rsidR="000F4AA3" w:rsidRDefault="001C4375" w:rsidP="000F4AA3">
      <w:pPr>
        <w:pStyle w:val="CRCoverPage"/>
        <w:tabs>
          <w:tab w:val="right" w:pos="9639"/>
        </w:tabs>
        <w:spacing w:after="0"/>
        <w:rPr>
          <w:b/>
          <w:i/>
          <w:noProof/>
          <w:sz w:val="28"/>
        </w:rPr>
      </w:pPr>
      <w:r w:rsidRPr="001C4375">
        <w:rPr>
          <w:b/>
          <w:bCs/>
          <w:noProof/>
          <w:sz w:val="24"/>
          <w:lang w:val="en-US"/>
        </w:rPr>
        <w:t>3GPP TSG RAN Meeting #9</w:t>
      </w:r>
      <w:r w:rsidR="008865FD">
        <w:rPr>
          <w:b/>
          <w:bCs/>
          <w:noProof/>
          <w:sz w:val="24"/>
          <w:lang w:val="en-US"/>
        </w:rPr>
        <w:t>4</w:t>
      </w:r>
      <w:r w:rsidRPr="001C4375">
        <w:rPr>
          <w:b/>
          <w:bCs/>
          <w:noProof/>
          <w:sz w:val="24"/>
          <w:lang w:val="en-US"/>
        </w:rPr>
        <w:t>-e</w:t>
      </w:r>
      <w:r w:rsidR="000F4AA3">
        <w:rPr>
          <w:b/>
          <w:i/>
          <w:noProof/>
          <w:sz w:val="28"/>
        </w:rPr>
        <w:tab/>
      </w:r>
      <w:r w:rsidR="00454F78" w:rsidRPr="00454F78">
        <w:rPr>
          <w:b/>
          <w:noProof/>
          <w:sz w:val="24"/>
        </w:rPr>
        <w:t>RP-</w:t>
      </w:r>
      <w:r w:rsidR="003F312A" w:rsidRPr="00454F78">
        <w:rPr>
          <w:b/>
          <w:noProof/>
          <w:sz w:val="24"/>
        </w:rPr>
        <w:t>2</w:t>
      </w:r>
      <w:r w:rsidR="008865FD">
        <w:rPr>
          <w:b/>
          <w:noProof/>
          <w:sz w:val="24"/>
        </w:rPr>
        <w:t>1</w:t>
      </w:r>
      <w:r w:rsidR="00FE0F2F">
        <w:rPr>
          <w:b/>
          <w:noProof/>
          <w:sz w:val="24"/>
        </w:rPr>
        <w:t>3067</w:t>
      </w:r>
    </w:p>
    <w:p w14:paraId="0831B549" w14:textId="510A1F08" w:rsidR="00C155F7" w:rsidRDefault="001C4375" w:rsidP="003639A9">
      <w:pPr>
        <w:pStyle w:val="CRCoverPage"/>
        <w:outlineLvl w:val="0"/>
        <w:rPr>
          <w:b/>
          <w:noProof/>
          <w:sz w:val="24"/>
        </w:rPr>
      </w:pPr>
      <w:r w:rsidRPr="001C4375">
        <w:rPr>
          <w:b/>
          <w:bCs/>
          <w:noProof/>
          <w:sz w:val="24"/>
          <w:lang w:val="en-US"/>
        </w:rPr>
        <w:t xml:space="preserve">Electronic Meeting, December </w:t>
      </w:r>
      <w:r w:rsidR="008865FD">
        <w:rPr>
          <w:b/>
          <w:bCs/>
          <w:noProof/>
          <w:sz w:val="24"/>
          <w:lang w:val="en-US"/>
        </w:rPr>
        <w:t>6</w:t>
      </w:r>
      <w:r w:rsidRPr="001C4375">
        <w:rPr>
          <w:b/>
          <w:bCs/>
          <w:noProof/>
          <w:sz w:val="24"/>
          <w:lang w:val="en-US"/>
        </w:rPr>
        <w:t xml:space="preserve"> - 1</w:t>
      </w:r>
      <w:r w:rsidR="008865FD">
        <w:rPr>
          <w:b/>
          <w:bCs/>
          <w:noProof/>
          <w:sz w:val="24"/>
          <w:lang w:val="en-US"/>
        </w:rPr>
        <w:t>7</w:t>
      </w:r>
      <w:r w:rsidRPr="001C4375">
        <w:rPr>
          <w:b/>
          <w:bCs/>
          <w:noProof/>
          <w:sz w:val="24"/>
          <w:lang w:val="en-US"/>
        </w:rPr>
        <w:t>, 202</w:t>
      </w:r>
      <w:r w:rsidR="008865FD">
        <w:rPr>
          <w:b/>
          <w:bCs/>
          <w:noProof/>
          <w:sz w:val="24"/>
          <w:lang w:val="en-US"/>
        </w:rPr>
        <w:t>1</w:t>
      </w:r>
      <w:r w:rsidR="00C155F7">
        <w:rPr>
          <w:b/>
          <w:noProof/>
          <w:sz w:val="24"/>
        </w:rPr>
        <w:tab/>
      </w:r>
      <w:r w:rsidR="00164D8F" w:rsidRPr="00E82DBF">
        <w:rPr>
          <w:bCs/>
          <w:i/>
          <w:iCs/>
          <w:noProof/>
          <w:sz w:val="24"/>
        </w:rPr>
        <w:t xml:space="preserve">                                            </w:t>
      </w:r>
      <w:r w:rsidR="00164D8F" w:rsidRPr="00E82DBF">
        <w:rPr>
          <w:bCs/>
          <w:i/>
          <w:iCs/>
          <w:noProof/>
          <w:sz w:val="16"/>
          <w:szCs w:val="16"/>
        </w:rPr>
        <w:t xml:space="preserve">revision of </w:t>
      </w:r>
      <w:r w:rsidRPr="001C4375">
        <w:rPr>
          <w:bCs/>
          <w:i/>
          <w:iCs/>
          <w:noProof/>
          <w:sz w:val="16"/>
          <w:szCs w:val="16"/>
        </w:rPr>
        <w:t>RP-20</w:t>
      </w:r>
      <w:r w:rsidR="008865FD">
        <w:rPr>
          <w:bCs/>
          <w:i/>
          <w:iCs/>
          <w:noProof/>
          <w:sz w:val="16"/>
          <w:szCs w:val="16"/>
        </w:rPr>
        <w:t>2874</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12EC430C"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8865FD" w:rsidRPr="008865FD">
        <w:rPr>
          <w:rFonts w:ascii="Arial" w:hAnsi="Arial" w:cs="Arial"/>
          <w:b/>
          <w:sz w:val="22"/>
          <w:szCs w:val="22"/>
        </w:rPr>
        <w:t>9.3.4.9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1A5F426E"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 xml:space="preserve">WID of </w:t>
      </w:r>
      <w:r w:rsidR="008865FD">
        <w:rPr>
          <w:rFonts w:ascii="Arial" w:hAnsi="Arial" w:cs="Arial"/>
          <w:b/>
          <w:sz w:val="22"/>
          <w:szCs w:val="22"/>
          <w:lang w:eastAsia="zh-CN"/>
        </w:rPr>
        <w:t xml:space="preserve">Rel-17 </w:t>
      </w:r>
      <w:r w:rsidR="008865FD" w:rsidRPr="008865FD">
        <w:rPr>
          <w:rFonts w:ascii="Arial" w:hAnsi="Arial" w:cs="Arial"/>
          <w:b/>
          <w:sz w:val="22"/>
          <w:szCs w:val="22"/>
          <w:lang w:eastAsia="zh-CN"/>
        </w:rPr>
        <w:t>Further RRM enhancement for NR and MR-DC</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6E0587BD" w:rsidR="003F268E" w:rsidRPr="00526169" w:rsidRDefault="008A76FD" w:rsidP="00BA3A53">
      <w:pPr>
        <w:pStyle w:val="Heading1"/>
      </w:pPr>
      <w:r w:rsidRPr="00526169">
        <w:t>Title</w:t>
      </w:r>
      <w:r w:rsidR="00985B73" w:rsidRPr="00526169">
        <w:t>:</w:t>
      </w:r>
      <w:r w:rsidR="00B078D6" w:rsidRPr="00526169">
        <w:t xml:space="preserve"> </w:t>
      </w:r>
      <w:r w:rsidR="00BE49D6" w:rsidRPr="00614F28">
        <w:t>Further RRM enhancement for NR and MR-DC</w:t>
      </w:r>
    </w:p>
    <w:p w14:paraId="072132A9" w14:textId="6B46D830"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BE49D6" w:rsidRPr="00731989">
        <w:t>NR_RRM_enh2</w:t>
      </w:r>
    </w:p>
    <w:p w14:paraId="1FA13691" w14:textId="0E71BB17"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r w:rsidR="003804DE" w:rsidRPr="007717EB">
        <w:t>890157</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 xml:space="preserve">form a hierarchical structure. </w:t>
      </w:r>
      <w:proofErr w:type="gramStart"/>
      <w:r w:rsidR="001211F3" w:rsidRPr="00526169">
        <w:rPr>
          <w:rFonts w:eastAsia="Times New Roman"/>
          <w:i/>
          <w:sz w:val="20"/>
          <w:szCs w:val="20"/>
          <w:lang w:val="en-GB"/>
        </w:rPr>
        <w:t>E.g.</w:t>
      </w:r>
      <w:proofErr w:type="gramEnd"/>
      <w:r w:rsidR="001211F3" w:rsidRPr="00526169">
        <w:rPr>
          <w:rFonts w:eastAsia="Times New Roman"/>
          <w:i/>
          <w:sz w:val="20"/>
          <w:szCs w:val="20"/>
          <w:lang w:val="en-GB"/>
        </w:rPr>
        <w:t xml:space="preserve">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w:t>
      </w:r>
      <w:proofErr w:type="gramStart"/>
      <w:r w:rsidR="006146D2" w:rsidRPr="00526169">
        <w:rPr>
          <w:i/>
        </w:rPr>
        <w:t>e.g.</w:t>
      </w:r>
      <w:proofErr w:type="gramEnd"/>
      <w:r w:rsidR="006146D2" w:rsidRPr="00526169">
        <w:rPr>
          <w:i/>
        </w:rPr>
        <w:t xml:space="preserve">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5D36BA8B" w14:textId="1EBFDBBD" w:rsidR="00E74D19" w:rsidRDefault="00E74D19" w:rsidP="00E74D19">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288BCF56" w14:textId="77777777" w:rsidR="00A16BDD" w:rsidRPr="003C224F" w:rsidRDefault="00A16BDD" w:rsidP="003C224F">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3C224F" w:rsidRDefault="005A4961" w:rsidP="00727179">
      <w:pPr>
        <w:pStyle w:val="NormalWeb"/>
        <w:numPr>
          <w:ilvl w:val="0"/>
          <w:numId w:val="10"/>
        </w:numPr>
        <w:spacing w:before="0" w:beforeAutospacing="0" w:after="120" w:afterAutospacing="0"/>
        <w:rPr>
          <w:bCs/>
          <w:kern w:val="24"/>
          <w:sz w:val="20"/>
          <w:szCs w:val="20"/>
          <w:lang w:val="en-GB"/>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lastRenderedPageBreak/>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7DDFEADE" w14:textId="77777777" w:rsidR="00553E17" w:rsidRPr="00140736" w:rsidRDefault="00553E17" w:rsidP="00521187">
      <w:pPr>
        <w:pStyle w:val="NormalWeb"/>
        <w:spacing w:before="0" w:beforeAutospacing="0" w:after="120" w:afterAutospacing="0"/>
        <w:ind w:left="720"/>
        <w:rPr>
          <w:bCs/>
          <w:kern w:val="24"/>
          <w:sz w:val="20"/>
          <w:szCs w:val="20"/>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079BF284" w:rsidR="00050412" w:rsidRPr="005A04AF" w:rsidRDefault="00485316" w:rsidP="0031441B">
            <w:pPr>
              <w:spacing w:after="0"/>
            </w:pPr>
            <w:r>
              <w:t>RAN #9</w:t>
            </w:r>
            <w:r w:rsidR="008865FD">
              <w:t>5</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4B35D44" w:rsidR="00397525" w:rsidRPr="005A04AF" w:rsidRDefault="00485316" w:rsidP="00397525">
            <w:pPr>
              <w:spacing w:after="0"/>
            </w:pPr>
            <w:r>
              <w:t>RAN #</w:t>
            </w:r>
            <w:r w:rsidR="00E94124">
              <w:t>9</w:t>
            </w:r>
            <w:r w:rsidR="008865FD">
              <w:t>7</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700DACBA" w:rsidR="009D3C1F" w:rsidRPr="00526169" w:rsidRDefault="00485316" w:rsidP="009D3C1F">
            <w:pPr>
              <w:spacing w:after="0"/>
            </w:pPr>
            <w:r>
              <w:t>RAN #9</w:t>
            </w:r>
            <w:r w:rsidR="008865FD">
              <w:t>5</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lastRenderedPageBreak/>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57A85028" w:rsidR="009D3C1F" w:rsidRPr="00526169" w:rsidRDefault="00485316" w:rsidP="009D3C1F">
            <w:pPr>
              <w:spacing w:after="0"/>
            </w:pPr>
            <w:r>
              <w:t>RAN #</w:t>
            </w:r>
            <w:r w:rsidR="00E94124">
              <w:t>9</w:t>
            </w:r>
            <w:r w:rsidR="008865FD">
              <w:t>7</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504234B9" w:rsidR="00E83174" w:rsidRPr="00526169" w:rsidRDefault="000E6B42" w:rsidP="002C2D4A">
      <w:pPr>
        <w:spacing w:after="0"/>
        <w:rPr>
          <w:lang w:val="en-US"/>
        </w:rPr>
      </w:pPr>
      <w:r>
        <w:rPr>
          <w:lang w:val="en-US"/>
        </w:rPr>
        <w:t xml:space="preserve">                      </w:t>
      </w:r>
      <w:r w:rsidR="00A16202">
        <w:rPr>
          <w:lang w:val="en-US"/>
        </w:rPr>
        <w:t xml:space="preserve"> </w:t>
      </w:r>
      <w:proofErr w:type="spellStart"/>
      <w:r w:rsidR="00A16202">
        <w:rPr>
          <w:lang w:val="en-US"/>
        </w:rPr>
        <w:t>Jie</w:t>
      </w:r>
      <w:proofErr w:type="spellEnd"/>
      <w:r>
        <w:rPr>
          <w:lang w:val="en-US"/>
        </w:rPr>
        <w:t xml:space="preserve"> Cui</w:t>
      </w:r>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lang w:val="en-US"/>
        </w:rPr>
      </w:pPr>
      <w:r w:rsidRPr="004862B3">
        <w:rPr>
          <w:lang w:val="en-US"/>
        </w:rPr>
        <w:t xml:space="preserve">Email: </w:t>
      </w:r>
      <w:hyperlink r:id="rId12" w:history="1">
        <w:r w:rsidR="00554083" w:rsidRPr="00982DAF">
          <w:rPr>
            <w:rStyle w:val="Hyperlink"/>
            <w:lang w:val="en-US"/>
          </w:rPr>
          <w:t>jie_cui@apple.com</w:t>
        </w:r>
      </w:hyperlink>
    </w:p>
    <w:p w14:paraId="5C337501" w14:textId="3EACF4D8" w:rsidR="00554083" w:rsidRDefault="00554083" w:rsidP="00D906DB">
      <w:pPr>
        <w:spacing w:after="0"/>
        <w:ind w:left="1134" w:right="-99"/>
        <w:rPr>
          <w:lang w:val="en-US"/>
        </w:rPr>
      </w:pPr>
    </w:p>
    <w:p w14:paraId="641D686F" w14:textId="77777777" w:rsidR="004F2F4C" w:rsidRPr="004F2F4C" w:rsidRDefault="004F2F4C" w:rsidP="004F2F4C">
      <w:pPr>
        <w:spacing w:after="0"/>
        <w:ind w:left="1134" w:right="-99"/>
        <w:rPr>
          <w:lang w:val="en-US"/>
        </w:rPr>
      </w:pPr>
      <w:proofErr w:type="spellStart"/>
      <w:r w:rsidRPr="004F2F4C">
        <w:rPr>
          <w:lang w:val="en-US"/>
        </w:rPr>
        <w:t>Qiuge</w:t>
      </w:r>
      <w:proofErr w:type="spellEnd"/>
      <w:r w:rsidRPr="004F2F4C">
        <w:rPr>
          <w:lang w:val="en-US"/>
        </w:rPr>
        <w:t xml:space="preserve"> Guo</w:t>
      </w:r>
    </w:p>
    <w:p w14:paraId="573C5A31" w14:textId="77777777" w:rsidR="004F2F4C" w:rsidRPr="004F2F4C" w:rsidRDefault="004F2F4C" w:rsidP="004F2F4C">
      <w:pPr>
        <w:spacing w:after="0"/>
        <w:ind w:left="1134" w:right="-99"/>
        <w:rPr>
          <w:lang w:val="en-US"/>
        </w:rPr>
      </w:pPr>
      <w:r w:rsidRPr="004F2F4C">
        <w:rPr>
          <w:lang w:val="en-US"/>
        </w:rPr>
        <w:t>Company: CATT</w:t>
      </w:r>
    </w:p>
    <w:p w14:paraId="5584718B" w14:textId="415CEAE8" w:rsidR="00554083" w:rsidRPr="00526169" w:rsidRDefault="004F2F4C" w:rsidP="004F2F4C">
      <w:pPr>
        <w:spacing w:after="0"/>
        <w:ind w:left="1134" w:right="-99"/>
        <w:rPr>
          <w:lang w:val="en-US" w:eastAsia="zh-CN"/>
        </w:rPr>
      </w:pPr>
      <w:r w:rsidRPr="004F2F4C">
        <w:rPr>
          <w:lang w:val="en-US"/>
        </w:rPr>
        <w:t>Email: 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B8A8" w14:textId="77777777" w:rsidR="00103F13" w:rsidRDefault="00103F13">
      <w:r>
        <w:separator/>
      </w:r>
    </w:p>
  </w:endnote>
  <w:endnote w:type="continuationSeparator" w:id="0">
    <w:p w14:paraId="14C635E3" w14:textId="77777777" w:rsidR="00103F13" w:rsidRDefault="0010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DA96" w14:textId="77777777" w:rsidR="00103F13" w:rsidRDefault="00103F13">
      <w:r>
        <w:separator/>
      </w:r>
    </w:p>
  </w:footnote>
  <w:footnote w:type="continuationSeparator" w:id="0">
    <w:p w14:paraId="297281ED" w14:textId="77777777" w:rsidR="00103F13" w:rsidRDefault="00103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5EC5"/>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03F13"/>
    <w:rsid w:val="00111452"/>
    <w:rsid w:val="00116159"/>
    <w:rsid w:val="00116CAC"/>
    <w:rsid w:val="00120541"/>
    <w:rsid w:val="001211F3"/>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51FCE"/>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484"/>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639A9"/>
    <w:rsid w:val="00365E58"/>
    <w:rsid w:val="00376B60"/>
    <w:rsid w:val="0037767E"/>
    <w:rsid w:val="003804DE"/>
    <w:rsid w:val="00381AEC"/>
    <w:rsid w:val="0038372C"/>
    <w:rsid w:val="0038516D"/>
    <w:rsid w:val="003858DC"/>
    <w:rsid w:val="003869D7"/>
    <w:rsid w:val="00397525"/>
    <w:rsid w:val="00397CA3"/>
    <w:rsid w:val="003A1EB0"/>
    <w:rsid w:val="003A4F07"/>
    <w:rsid w:val="003A5240"/>
    <w:rsid w:val="003A6EAE"/>
    <w:rsid w:val="003B5C05"/>
    <w:rsid w:val="003C0F14"/>
    <w:rsid w:val="003C224F"/>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436C"/>
    <w:rsid w:val="00795CEE"/>
    <w:rsid w:val="007974F5"/>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10547"/>
    <w:rsid w:val="00811C4C"/>
    <w:rsid w:val="008247A4"/>
    <w:rsid w:val="00834A60"/>
    <w:rsid w:val="008408C8"/>
    <w:rsid w:val="00843770"/>
    <w:rsid w:val="008466F5"/>
    <w:rsid w:val="00852A53"/>
    <w:rsid w:val="00853D2D"/>
    <w:rsid w:val="00863811"/>
    <w:rsid w:val="00863E89"/>
    <w:rsid w:val="00872B3B"/>
    <w:rsid w:val="00873F58"/>
    <w:rsid w:val="00874D26"/>
    <w:rsid w:val="00875C94"/>
    <w:rsid w:val="0088222A"/>
    <w:rsid w:val="008865FD"/>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8F7D03"/>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46E5A"/>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49D6"/>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42C2"/>
    <w:rsid w:val="00CF62C9"/>
    <w:rsid w:val="00CF6810"/>
    <w:rsid w:val="00CF7083"/>
    <w:rsid w:val="00CF7ECA"/>
    <w:rsid w:val="00D11AE6"/>
    <w:rsid w:val="00D14C17"/>
    <w:rsid w:val="00D216D6"/>
    <w:rsid w:val="00D31CC8"/>
    <w:rsid w:val="00D32678"/>
    <w:rsid w:val="00D37CBA"/>
    <w:rsid w:val="00D521C1"/>
    <w:rsid w:val="00D71F40"/>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26FD8"/>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7701D"/>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1992"/>
    <w:rsid w:val="00FC3B6D"/>
    <w:rsid w:val="00FC796A"/>
    <w:rsid w:val="00FD2188"/>
    <w:rsid w:val="00FD3A4E"/>
    <w:rsid w:val="00FE0F2F"/>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_cui@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4</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9074</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Apple, Jerry Cui</cp:lastModifiedBy>
  <cp:revision>25</cp:revision>
  <cp:lastPrinted>2000-02-29T18:31:00Z</cp:lastPrinted>
  <dcterms:created xsi:type="dcterms:W3CDTF">2020-11-23T19:09:00Z</dcterms:created>
  <dcterms:modified xsi:type="dcterms:W3CDTF">2021-11-29T16:46:00Z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